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3365AD55" w14:textId="77777777" w:rsidTr="00BF10EE">
        <w:trPr>
          <w:trHeight w:val="729"/>
        </w:trPr>
        <w:tc>
          <w:tcPr>
            <w:tcW w:w="5000" w:type="pct"/>
            <w:shd w:val="clear" w:color="auto" w:fill="auto"/>
            <w:vAlign w:val="center"/>
          </w:tcPr>
          <w:p w14:paraId="103098E1" w14:textId="275EF9E6" w:rsidR="005F2928" w:rsidRDefault="000F1475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4267046B" wp14:editId="598D9376">
                  <wp:extent cx="5486400" cy="4286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B75531" w14:textId="312370BA" w:rsidR="002C5E76" w:rsidRPr="0041298F" w:rsidRDefault="000F1475" w:rsidP="002C5E76">
      <w:pPr>
        <w:pStyle w:val="APBHeading"/>
      </w:pPr>
      <w:r>
        <w:rPr>
          <w:noProof/>
        </w:rPr>
        <w:drawing>
          <wp:inline distT="0" distB="0" distL="0" distR="0" wp14:anchorId="05214FF8" wp14:editId="5FE6B7BB">
            <wp:extent cx="228600" cy="200025"/>
            <wp:effectExtent l="0" t="0" r="0" b="9525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D80CA1">
        <w:t>1.1.1 Defining Biotechnology</w:t>
      </w:r>
    </w:p>
    <w:p w14:paraId="3A4C254C" w14:textId="77777777" w:rsidR="002C5E76" w:rsidRDefault="002C5E76" w:rsidP="002C5E76"/>
    <w:p w14:paraId="163FAF0D" w14:textId="77777777" w:rsidR="002C5E76" w:rsidRDefault="002C5E76" w:rsidP="002C5E76">
      <w:pPr>
        <w:pStyle w:val="ActivitySection"/>
      </w:pPr>
      <w:r>
        <w:t>Purpose</w:t>
      </w:r>
    </w:p>
    <w:p w14:paraId="242B426B" w14:textId="0C51380C" w:rsidR="002C5E76" w:rsidRDefault="00D80CA1" w:rsidP="003B0686">
      <w:pPr>
        <w:pStyle w:val="ActivityBody"/>
      </w:pPr>
      <w:r>
        <w:t xml:space="preserve">Genetically modified organisms, DNA, cloning, and stem cells are terms </w:t>
      </w:r>
      <w:r w:rsidR="00101DC8">
        <w:t>many people</w:t>
      </w:r>
      <w:r>
        <w:t xml:space="preserve"> think of when </w:t>
      </w:r>
      <w:r w:rsidR="00101DC8">
        <w:t>they</w:t>
      </w:r>
      <w:r>
        <w:t xml:space="preserve"> hear the term biotechnology. What is biotechnology? Explore cells and DNA in greater detail as you consider this question and discover what you will be doing in the coming weeks.</w:t>
      </w:r>
    </w:p>
    <w:p w14:paraId="2A9FBB4B" w14:textId="77777777" w:rsidR="003B0686" w:rsidRPr="00210996" w:rsidRDefault="003B0686" w:rsidP="002C5E76"/>
    <w:p w14:paraId="4CE0FD78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1"/>
        <w:gridCol w:w="5399"/>
      </w:tblGrid>
      <w:tr w:rsidR="002C5E76" w14:paraId="51C30344" w14:textId="77777777" w:rsidTr="002C5E76">
        <w:tc>
          <w:tcPr>
            <w:tcW w:w="5499" w:type="dxa"/>
          </w:tcPr>
          <w:p w14:paraId="6E68BA89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g</w:t>
            </w:r>
            <w:r>
              <w:t>roup</w:t>
            </w:r>
            <w:r w:rsidR="00101DC8">
              <w:t xml:space="preserve"> of four students</w:t>
            </w:r>
            <w:r>
              <w:t>:</w:t>
            </w:r>
          </w:p>
          <w:p w14:paraId="42C900B9" w14:textId="14842799" w:rsidR="00D80CA1" w:rsidRDefault="00AF1FEC" w:rsidP="00D80CA1">
            <w:pPr>
              <w:pStyle w:val="Activitybullet"/>
            </w:pPr>
            <w:r>
              <w:t>M</w:t>
            </w:r>
            <w:r w:rsidR="00D80CA1">
              <w:t>icroscope</w:t>
            </w:r>
          </w:p>
          <w:p w14:paraId="342D82DD" w14:textId="77777777" w:rsidR="00D80CA1" w:rsidRDefault="00D80CA1" w:rsidP="00D80CA1">
            <w:pPr>
              <w:pStyle w:val="Activitybullet"/>
            </w:pPr>
            <w:r>
              <w:t>Plant and animal cell slide</w:t>
            </w:r>
          </w:p>
          <w:p w14:paraId="510220F7" w14:textId="77777777" w:rsidR="00D80CA1" w:rsidRDefault="00D80CA1" w:rsidP="00D80CA1">
            <w:pPr>
              <w:pStyle w:val="Activitybullet"/>
            </w:pPr>
            <w:r>
              <w:t>Electronic balance</w:t>
            </w:r>
          </w:p>
          <w:p w14:paraId="59B784E9" w14:textId="77777777" w:rsidR="00D80CA1" w:rsidRDefault="00D80CA1" w:rsidP="00D80CA1">
            <w:pPr>
              <w:pStyle w:val="Activitybullet"/>
            </w:pPr>
            <w:r>
              <w:t>100ml beaker</w:t>
            </w:r>
          </w:p>
          <w:p w14:paraId="7072CF09" w14:textId="77777777" w:rsidR="00D80CA1" w:rsidRDefault="00D80CA1" w:rsidP="00D80CA1">
            <w:pPr>
              <w:pStyle w:val="Activitybullet"/>
            </w:pPr>
            <w:r>
              <w:t>100ml graduated cylinder</w:t>
            </w:r>
          </w:p>
          <w:p w14:paraId="7F7D77CA" w14:textId="2CEFCE15" w:rsidR="00D80CA1" w:rsidRDefault="00A900E0" w:rsidP="00D80CA1">
            <w:pPr>
              <w:pStyle w:val="Activitybullet"/>
            </w:pPr>
            <w:r>
              <w:t>Plastic w</w:t>
            </w:r>
            <w:r w:rsidR="00D80CA1">
              <w:t>eigh boat</w:t>
            </w:r>
          </w:p>
          <w:p w14:paraId="0B697367" w14:textId="06C1C9A2" w:rsidR="00D80CA1" w:rsidRDefault="00A900E0" w:rsidP="00D80CA1">
            <w:pPr>
              <w:pStyle w:val="Activitybullet"/>
            </w:pPr>
            <w:r>
              <w:t>Glass s</w:t>
            </w:r>
            <w:r w:rsidR="00D80CA1">
              <w:t>tirring rod</w:t>
            </w:r>
          </w:p>
          <w:p w14:paraId="677CE300" w14:textId="77777777" w:rsidR="00D80CA1" w:rsidRDefault="00D80CA1" w:rsidP="00D80CA1">
            <w:pPr>
              <w:pStyle w:val="Activitybullet"/>
            </w:pPr>
            <w:r>
              <w:t>Shampoo</w:t>
            </w:r>
          </w:p>
          <w:p w14:paraId="3D1D53C3" w14:textId="77777777" w:rsidR="00D80CA1" w:rsidRDefault="00D80CA1" w:rsidP="00D80CA1">
            <w:pPr>
              <w:pStyle w:val="Activitybullet"/>
            </w:pPr>
            <w:r>
              <w:t>Salt</w:t>
            </w:r>
          </w:p>
          <w:p w14:paraId="292334BC" w14:textId="77777777" w:rsidR="002C5E76" w:rsidRDefault="00D80CA1" w:rsidP="00D80CA1">
            <w:pPr>
              <w:pStyle w:val="Activitybullet"/>
            </w:pPr>
            <w:r>
              <w:t>Distilled water</w:t>
            </w:r>
          </w:p>
          <w:p w14:paraId="46AAE26B" w14:textId="77777777" w:rsidR="00A900E0" w:rsidRDefault="00A900E0" w:rsidP="00970BDF">
            <w:pPr>
              <w:pStyle w:val="Activitybullet"/>
            </w:pPr>
            <w:r>
              <w:t xml:space="preserve">Test </w:t>
            </w:r>
            <w:r w:rsidRPr="00970BDF">
              <w:t>tube</w:t>
            </w:r>
            <w:r>
              <w:t xml:space="preserve"> rack</w:t>
            </w:r>
          </w:p>
        </w:tc>
        <w:tc>
          <w:tcPr>
            <w:tcW w:w="5499" w:type="dxa"/>
          </w:tcPr>
          <w:p w14:paraId="24BCFFB6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01AA9E9F" w14:textId="536102B3" w:rsidR="00D80CA1" w:rsidRDefault="00A900E0" w:rsidP="00D80CA1">
            <w:pPr>
              <w:pStyle w:val="Activitybullet"/>
            </w:pPr>
            <w:r>
              <w:t>8 oz. p</w:t>
            </w:r>
            <w:r w:rsidR="00D80CA1">
              <w:t>aper cup</w:t>
            </w:r>
          </w:p>
          <w:p w14:paraId="0993E167" w14:textId="77777777" w:rsidR="00D80CA1" w:rsidRDefault="00D80CA1" w:rsidP="00D80CA1">
            <w:pPr>
              <w:pStyle w:val="Activitybullet"/>
            </w:pPr>
            <w:r>
              <w:t>Permanent marker</w:t>
            </w:r>
          </w:p>
          <w:p w14:paraId="093AE346" w14:textId="5196E416" w:rsidR="00D80CA1" w:rsidRDefault="00D80CA1" w:rsidP="00D80CA1">
            <w:pPr>
              <w:pStyle w:val="Activitybullet"/>
            </w:pPr>
            <w:r>
              <w:t xml:space="preserve">Disposable </w:t>
            </w:r>
            <w:r w:rsidR="00B56939">
              <w:t xml:space="preserve">transfer </w:t>
            </w:r>
            <w:r>
              <w:t>pipet</w:t>
            </w:r>
          </w:p>
          <w:p w14:paraId="332D970A" w14:textId="77777777" w:rsidR="00D80CA1" w:rsidRDefault="00D80CA1" w:rsidP="00D80CA1">
            <w:pPr>
              <w:pStyle w:val="Activitybullet"/>
            </w:pPr>
            <w:r>
              <w:t>15ml tube with 10ml distilled water</w:t>
            </w:r>
          </w:p>
          <w:p w14:paraId="77082211" w14:textId="6F8AA6E7" w:rsidR="00D80CA1" w:rsidRDefault="00A900E0" w:rsidP="00D80CA1">
            <w:pPr>
              <w:pStyle w:val="Activitybullet"/>
            </w:pPr>
            <w:r>
              <w:t>15ml t</w:t>
            </w:r>
            <w:r w:rsidR="00D80CA1">
              <w:t xml:space="preserve">ube </w:t>
            </w:r>
            <w:r>
              <w:t xml:space="preserve">with </w:t>
            </w:r>
            <w:r w:rsidR="00D80CA1">
              <w:t>cold ethanol</w:t>
            </w:r>
          </w:p>
          <w:p w14:paraId="0E0FCB68" w14:textId="141545AD" w:rsidR="00D80CA1" w:rsidRDefault="00D80CA1" w:rsidP="00D80CA1">
            <w:pPr>
              <w:pStyle w:val="Activitybullet"/>
            </w:pPr>
            <w:r>
              <w:t>Personal protective equipment</w:t>
            </w:r>
            <w:r w:rsidR="00B56939">
              <w:t xml:space="preserve"> (PPE)</w:t>
            </w:r>
          </w:p>
          <w:p w14:paraId="0EFB178C" w14:textId="3531F15E" w:rsidR="002C5E76" w:rsidRDefault="00D80CA1" w:rsidP="00D80CA1">
            <w:pPr>
              <w:pStyle w:val="Activitybullet"/>
            </w:pPr>
            <w:r w:rsidRPr="00F503FA">
              <w:t>Pen</w:t>
            </w:r>
          </w:p>
        </w:tc>
      </w:tr>
    </w:tbl>
    <w:p w14:paraId="41612464" w14:textId="77777777" w:rsidR="002C5E76" w:rsidRDefault="002C5E76" w:rsidP="002C5E76"/>
    <w:p w14:paraId="46BDDE41" w14:textId="77777777" w:rsidR="002C5E76" w:rsidRDefault="002C5E76" w:rsidP="002C5E76">
      <w:pPr>
        <w:pStyle w:val="ActivitySection"/>
      </w:pPr>
      <w:r>
        <w:t>Procedure</w:t>
      </w:r>
    </w:p>
    <w:p w14:paraId="262C6306" w14:textId="06E2017A" w:rsidR="00D80CA1" w:rsidRDefault="00D80CA1" w:rsidP="00D80CA1">
      <w:pPr>
        <w:pStyle w:val="ActivityBody"/>
      </w:pPr>
      <w:r>
        <w:t xml:space="preserve">In this activity, you will complete four tasks. </w:t>
      </w:r>
      <w:r w:rsidR="00EF4B09">
        <w:t xml:space="preserve">In </w:t>
      </w:r>
      <w:r>
        <w:t>Part One</w:t>
      </w:r>
      <w:r w:rsidR="00EF4B09">
        <w:t>, you</w:t>
      </w:r>
      <w:r>
        <w:t xml:space="preserve"> will review knowledge learned in previous courses about cells and DNA. </w:t>
      </w:r>
      <w:r w:rsidR="00EF4B09">
        <w:t xml:space="preserve">In </w:t>
      </w:r>
      <w:r>
        <w:t>Part Two</w:t>
      </w:r>
      <w:r w:rsidR="00EF4B09">
        <w:t>, you</w:t>
      </w:r>
      <w:r>
        <w:t xml:space="preserve"> will </w:t>
      </w:r>
      <w:r w:rsidR="00EF4B09">
        <w:t xml:space="preserve">complete </w:t>
      </w:r>
      <w:r>
        <w:t>one application of biotechnology. Finally, you and your classmates will develop a working definition of</w:t>
      </w:r>
      <w:r w:rsidR="00B56939">
        <w:t xml:space="preserve"> biotechnology</w:t>
      </w:r>
      <w:r>
        <w:t>.</w:t>
      </w:r>
    </w:p>
    <w:p w14:paraId="0FDF965A" w14:textId="77777777" w:rsidR="00D80CA1" w:rsidRDefault="00D80CA1" w:rsidP="00D80CA1"/>
    <w:p w14:paraId="0F97C4E1" w14:textId="77777777" w:rsidR="00D80CA1" w:rsidRDefault="00D80CA1" w:rsidP="00D80CA1">
      <w:pPr>
        <w:pStyle w:val="ActivityBodyBold"/>
      </w:pPr>
      <w:r>
        <w:t>Part One – Exploring Past Knowledge</w:t>
      </w:r>
    </w:p>
    <w:p w14:paraId="4C689878" w14:textId="165A876A" w:rsidR="00D80CA1" w:rsidRDefault="00D80CA1" w:rsidP="00D80CA1">
      <w:pPr>
        <w:pStyle w:val="ActivityBody"/>
      </w:pPr>
      <w:r>
        <w:t xml:space="preserve">As you </w:t>
      </w:r>
      <w:r w:rsidR="00B56939">
        <w:t>complete the procedures below</w:t>
      </w:r>
      <w:r>
        <w:t>, consider how the task applies to biotechnology.</w:t>
      </w:r>
    </w:p>
    <w:p w14:paraId="63AE1E4A" w14:textId="77777777" w:rsidR="00D80CA1" w:rsidRPr="004C7019" w:rsidRDefault="00D80CA1" w:rsidP="00D80CA1"/>
    <w:p w14:paraId="29CCEFE6" w14:textId="77777777" w:rsidR="00D80CA1" w:rsidRDefault="00D80CA1" w:rsidP="00D80CA1">
      <w:pPr>
        <w:pStyle w:val="ActivityBodyItalicandBold"/>
      </w:pPr>
      <w:r>
        <w:t>Cells</w:t>
      </w:r>
    </w:p>
    <w:p w14:paraId="69AEB6B7" w14:textId="27D48053" w:rsidR="00D80CA1" w:rsidRDefault="00D80CA1" w:rsidP="00EF4B09">
      <w:pPr>
        <w:pStyle w:val="ActivityBody"/>
      </w:pPr>
      <w:r>
        <w:t xml:space="preserve">Many biotechnology applications are conducted at the cellular level. You must have a solid understanding of cells, cellular structure, and differences between cell types. Using the microscope, review the slide provided. Find an animal cell and a plant cell. Sketch each cell in the area </w:t>
      </w:r>
      <w:r w:rsidR="00AF1FEC">
        <w:t>on the student worksheet</w:t>
      </w:r>
      <w:r>
        <w:t>.</w:t>
      </w:r>
    </w:p>
    <w:p w14:paraId="6EA46AD6" w14:textId="77777777" w:rsidR="00BC7E08" w:rsidRDefault="00BC7E08" w:rsidP="00D80CA1"/>
    <w:p w14:paraId="34A38436" w14:textId="77777777" w:rsidR="004D1090" w:rsidRDefault="004D1090" w:rsidP="004D1090">
      <w:pPr>
        <w:pStyle w:val="ActivityBodyItalicandBold"/>
      </w:pPr>
      <w:r>
        <w:t>DNA</w:t>
      </w:r>
    </w:p>
    <w:p w14:paraId="0013D7D3" w14:textId="0725242C" w:rsidR="004D1090" w:rsidRDefault="004D1090" w:rsidP="004D1090">
      <w:pPr>
        <w:pStyle w:val="ActivityBody"/>
      </w:pPr>
      <w:r>
        <w:t>Within the cell is deoxyribonucleic acid</w:t>
      </w:r>
      <w:r w:rsidR="00AF1FEC">
        <w:t xml:space="preserve"> (DNA</w:t>
      </w:r>
      <w:r w:rsidR="00EF4B09">
        <w:t>), which</w:t>
      </w:r>
      <w:r>
        <w:t xml:space="preserve"> contains the genetic code for an organism. In order to work with DNA, it must be extracted from the cell. Follow the procedures below to take a peek at your DNA. Use the personal protective equipment provided appropriately.</w:t>
      </w:r>
    </w:p>
    <w:p w14:paraId="144B62B7" w14:textId="77777777" w:rsidR="004D1090" w:rsidRDefault="004D1090" w:rsidP="004D1090">
      <w:pPr>
        <w:pStyle w:val="ActivityBody"/>
        <w:ind w:left="0"/>
      </w:pPr>
    </w:p>
    <w:p w14:paraId="2B16CEA4" w14:textId="77777777" w:rsidR="004D1090" w:rsidRDefault="004D1090" w:rsidP="004D1090">
      <w:pPr>
        <w:pStyle w:val="ActivityNumbers"/>
      </w:pPr>
      <w:r>
        <w:t>As a group, make 50ml of cell lysis solution. Combine the ingredients in the 100ml beaker.</w:t>
      </w:r>
    </w:p>
    <w:p w14:paraId="250227A4" w14:textId="77777777" w:rsidR="004D1090" w:rsidRDefault="004D1090" w:rsidP="004D1090">
      <w:pPr>
        <w:pStyle w:val="Activitybullet"/>
      </w:pPr>
      <w:r>
        <w:t>0.5g salt</w:t>
      </w:r>
    </w:p>
    <w:p w14:paraId="5EB77978" w14:textId="2A09B0B8" w:rsidR="004D1090" w:rsidRDefault="00B56939" w:rsidP="004D1090">
      <w:pPr>
        <w:pStyle w:val="Activitybullet"/>
      </w:pPr>
      <w:r>
        <w:t>4</w:t>
      </w:r>
      <w:r w:rsidR="004D1090">
        <w:t>.5g shampoo</w:t>
      </w:r>
    </w:p>
    <w:p w14:paraId="3FBBE7F4" w14:textId="77777777" w:rsidR="004D1090" w:rsidRDefault="004D1090" w:rsidP="004D1090">
      <w:pPr>
        <w:pStyle w:val="Activitybullet"/>
      </w:pPr>
      <w:r>
        <w:t>45ml distilled water</w:t>
      </w:r>
    </w:p>
    <w:p w14:paraId="26BE630B" w14:textId="77777777" w:rsidR="004D1090" w:rsidRDefault="004D1090" w:rsidP="004D1090">
      <w:pPr>
        <w:pStyle w:val="ActivityNumbers"/>
      </w:pPr>
      <w:r>
        <w:t>Stir the solution gently to thoroughly mix the ingredients and dissolve the salt.</w:t>
      </w:r>
    </w:p>
    <w:p w14:paraId="70EA69F2" w14:textId="77777777" w:rsidR="004D1090" w:rsidRDefault="004D1090" w:rsidP="004D1090">
      <w:pPr>
        <w:pStyle w:val="ActivityNumbers"/>
      </w:pPr>
      <w:r>
        <w:lastRenderedPageBreak/>
        <w:t xml:space="preserve">Individually, obtain a 15ml tube of distilled water and a paper cup. </w:t>
      </w:r>
    </w:p>
    <w:p w14:paraId="6BEF57A8" w14:textId="790A0ECB" w:rsidR="004D1090" w:rsidRDefault="004D1090" w:rsidP="004D1090">
      <w:pPr>
        <w:pStyle w:val="ActivityNumbers"/>
      </w:pPr>
      <w:r>
        <w:t>Label the tube by writing your initials and the class period on the tube.</w:t>
      </w:r>
    </w:p>
    <w:p w14:paraId="5802B3DA" w14:textId="77777777" w:rsidR="004D1090" w:rsidRDefault="004D1090" w:rsidP="004D1090">
      <w:pPr>
        <w:pStyle w:val="ActivityNumbers"/>
      </w:pPr>
      <w:r>
        <w:t>Gently chew on the side of your mouth to loosen cells from your check.</w:t>
      </w:r>
    </w:p>
    <w:p w14:paraId="7ABA9AB8" w14:textId="77777777" w:rsidR="004D1090" w:rsidRDefault="004D1090" w:rsidP="004D1090">
      <w:pPr>
        <w:pStyle w:val="ActivityNumbers"/>
      </w:pPr>
      <w:r>
        <w:t>Remove the cap from the tube and pour the distilled water into your mouth. DO NOT DISCARD THE TUBE OR SWALLOW THE WATER.</w:t>
      </w:r>
    </w:p>
    <w:p w14:paraId="63CE6D97" w14:textId="77777777" w:rsidR="004D1090" w:rsidRDefault="004D1090" w:rsidP="004D1090">
      <w:pPr>
        <w:pStyle w:val="ActivityNumbers"/>
      </w:pPr>
      <w:r>
        <w:t>Swirl the distilled water in your mouth for one minute. Try to scrape the sides of your mouth with your teeth as you swirl to ensure a high cell count.</w:t>
      </w:r>
    </w:p>
    <w:p w14:paraId="014F37AA" w14:textId="77777777" w:rsidR="004D1090" w:rsidRDefault="004D1090" w:rsidP="004D1090">
      <w:pPr>
        <w:pStyle w:val="ActivityNumbers"/>
      </w:pPr>
      <w:r>
        <w:t>Gently relinquish the distilled water, now considered your cheek cell solution, into the paper cup.</w:t>
      </w:r>
    </w:p>
    <w:p w14:paraId="57172742" w14:textId="77777777" w:rsidR="004D1090" w:rsidRDefault="004D1090" w:rsidP="004D1090">
      <w:pPr>
        <w:pStyle w:val="ActivityNumbers"/>
      </w:pPr>
      <w:r>
        <w:t>Carefully pour 7ml of the cheek cell solution back into the tube.</w:t>
      </w:r>
    </w:p>
    <w:p w14:paraId="2E49F927" w14:textId="4EB3720F" w:rsidR="004D1090" w:rsidRDefault="004D1090" w:rsidP="004D1090">
      <w:pPr>
        <w:pStyle w:val="ActivityNumbers"/>
      </w:pPr>
      <w:r>
        <w:t xml:space="preserve">Using </w:t>
      </w:r>
      <w:r w:rsidR="0024495E">
        <w:t xml:space="preserve">the disposable </w:t>
      </w:r>
      <w:r>
        <w:t>pipet, add 2ml of the cell lysis solution to your cheek cell solution in the tube.</w:t>
      </w:r>
    </w:p>
    <w:p w14:paraId="66E81ADE" w14:textId="77777777" w:rsidR="004D1090" w:rsidRDefault="004D1090" w:rsidP="004D1090">
      <w:pPr>
        <w:pStyle w:val="ActivityNumbers"/>
      </w:pPr>
      <w:r>
        <w:t>Replace and tighten the cap on the tube and gently invert the tube 10 times to mix the solutions.</w:t>
      </w:r>
    </w:p>
    <w:p w14:paraId="715B9E59" w14:textId="77777777" w:rsidR="004D1090" w:rsidRDefault="004D1090" w:rsidP="004D1090">
      <w:pPr>
        <w:pStyle w:val="ActivityNumbers"/>
      </w:pPr>
      <w:r>
        <w:t>Allow the tube to stand for 5 minutes. Collect a tube of cold ethanol from your teacher while you wait.</w:t>
      </w:r>
    </w:p>
    <w:p w14:paraId="62D6A528" w14:textId="77777777" w:rsidR="004D1090" w:rsidRDefault="004D1090" w:rsidP="004D1090">
      <w:pPr>
        <w:pStyle w:val="ActivityNumbers"/>
      </w:pPr>
      <w:r>
        <w:t>Remove the cap from the tube with your cheek cell solution.</w:t>
      </w:r>
    </w:p>
    <w:p w14:paraId="5F8ACDDD" w14:textId="77777777" w:rsidR="004D1090" w:rsidRDefault="004D1090" w:rsidP="004D1090">
      <w:pPr>
        <w:pStyle w:val="ActivityNumbers"/>
      </w:pPr>
      <w:r>
        <w:t>Holding the tube at a slight angle, slowly pour the ethanol down the side of the cheek cell solution tube.</w:t>
      </w:r>
    </w:p>
    <w:p w14:paraId="6B088B6C" w14:textId="77777777" w:rsidR="004D1090" w:rsidRDefault="004D1090" w:rsidP="004D1090">
      <w:pPr>
        <w:pStyle w:val="ActivityNumbers"/>
      </w:pPr>
      <w:r>
        <w:t>Replace the cap on the tube and observe the tube as DNA strands will begin to precipitate where the ethanol and cheek cell solution meet.</w:t>
      </w:r>
    </w:p>
    <w:p w14:paraId="41D99CE7" w14:textId="77777777" w:rsidR="004D1090" w:rsidRDefault="004D1090" w:rsidP="004D1090">
      <w:pPr>
        <w:pStyle w:val="ActivityNumbers"/>
      </w:pPr>
      <w:r>
        <w:t>Place your tube in a test tube rack and allow it to stand for 15 minutes.</w:t>
      </w:r>
    </w:p>
    <w:p w14:paraId="54652EB2" w14:textId="62700B1A" w:rsidR="004D1090" w:rsidRDefault="004D1090" w:rsidP="00A00391">
      <w:pPr>
        <w:pStyle w:val="ActivityNumbers"/>
      </w:pPr>
      <w:r>
        <w:t>While you wait, clean up your work area</w:t>
      </w:r>
      <w:r w:rsidR="00B56939">
        <w:t xml:space="preserve"> and a</w:t>
      </w:r>
      <w:r>
        <w:t xml:space="preserve">nswer the </w:t>
      </w:r>
      <w:r w:rsidR="006E6721">
        <w:t xml:space="preserve">analysis </w:t>
      </w:r>
      <w:r>
        <w:t>questions</w:t>
      </w:r>
      <w:r w:rsidR="006E6721">
        <w:t xml:space="preserve"> on the student worksheet.</w:t>
      </w:r>
    </w:p>
    <w:p w14:paraId="48BD4844" w14:textId="77777777" w:rsidR="004D1090" w:rsidRDefault="004D1090" w:rsidP="004D1090">
      <w:pPr>
        <w:pStyle w:val="ActivityNumbers"/>
      </w:pPr>
      <w:r>
        <w:t>Discard your DNA as instructed by your teacher.</w:t>
      </w:r>
    </w:p>
    <w:p w14:paraId="208A3E3C" w14:textId="77777777" w:rsidR="004D1090" w:rsidRPr="00F26CA4" w:rsidRDefault="004D1090" w:rsidP="004D1090"/>
    <w:p w14:paraId="72823BFE" w14:textId="77777777" w:rsidR="004D1090" w:rsidRDefault="004D1090" w:rsidP="004D1090">
      <w:pPr>
        <w:pStyle w:val="ActivityBodyBold"/>
      </w:pPr>
      <w:r>
        <w:t xml:space="preserve">Part Two – A Sneak Peek </w:t>
      </w:r>
    </w:p>
    <w:p w14:paraId="74639C9C" w14:textId="5AA2EE1D" w:rsidR="00D80CA1" w:rsidRDefault="004D1090" w:rsidP="0006497A">
      <w:pPr>
        <w:pStyle w:val="ActivityBody"/>
      </w:pPr>
      <w:r>
        <w:t>A DNA profile is a visual representation of genetic markers and has many uses in agriculture as well as other sciences and forensics. One such use is to determine who the culprit of a crime is. This technique can be applied to many species.</w:t>
      </w:r>
      <w:r w:rsidR="00EF4B09">
        <w:t xml:space="preserve"> </w:t>
      </w:r>
      <w:r w:rsidR="00036EED">
        <w:t>Using Figure 1 on the student worksheet, o</w:t>
      </w:r>
      <w:r>
        <w:t xml:space="preserve">bserve the DNA profiles of a saliva sample taken from a chewed shoe and the samples of four potential puppy perpetrators. </w:t>
      </w:r>
      <w:r w:rsidR="006E6721">
        <w:t>Respond to the analysis questions on the student worksheet.</w:t>
      </w:r>
    </w:p>
    <w:p w14:paraId="2C7C02FC" w14:textId="4E59E534" w:rsidR="0024495E" w:rsidRDefault="0024495E" w:rsidP="00EF4B09"/>
    <w:p w14:paraId="2C8B5032" w14:textId="77777777" w:rsidR="004D1090" w:rsidRDefault="004D1090" w:rsidP="004D1090">
      <w:pPr>
        <w:pStyle w:val="ActivityBodyBold"/>
      </w:pPr>
      <w:r>
        <w:t>Part Three – Developing a Working Definition</w:t>
      </w:r>
    </w:p>
    <w:p w14:paraId="77904F0D" w14:textId="31EE71C7" w:rsidR="004D1090" w:rsidRDefault="004D1090" w:rsidP="0006497A">
      <w:pPr>
        <w:pStyle w:val="ActivityNumbers"/>
        <w:numPr>
          <w:ilvl w:val="0"/>
          <w:numId w:val="14"/>
        </w:numPr>
      </w:pPr>
      <w:r>
        <w:t xml:space="preserve">In your own words, write a definition for the term biotechnology. </w:t>
      </w:r>
      <w:r w:rsidR="00B56939">
        <w:t>C</w:t>
      </w:r>
      <w:r w:rsidR="0006497A">
        <w:t>onsider</w:t>
      </w:r>
      <w:r w:rsidR="00C91399">
        <w:t xml:space="preserve"> </w:t>
      </w:r>
      <w:r>
        <w:t>how the stations you completed apply to the term.</w:t>
      </w:r>
      <w:r w:rsidR="00C91399">
        <w:t xml:space="preserve"> Record your </w:t>
      </w:r>
      <w:r w:rsidR="00B56939">
        <w:t xml:space="preserve">own </w:t>
      </w:r>
      <w:r w:rsidR="00C91399">
        <w:t>definition in the space provided</w:t>
      </w:r>
      <w:r w:rsidR="00B56939">
        <w:t>.</w:t>
      </w:r>
    </w:p>
    <w:p w14:paraId="7F263524" w14:textId="79D48FBE" w:rsidR="004D1090" w:rsidRDefault="004D1090" w:rsidP="00EF4B09">
      <w:pPr>
        <w:pStyle w:val="ActivityNumbers"/>
      </w:pPr>
      <w:r>
        <w:t xml:space="preserve">Find a partner and share your definitions of biotechnology. Work with your partner to develop a definition that incorporates each of your definitions and record it </w:t>
      </w:r>
      <w:r w:rsidR="00036EED">
        <w:t>on the student worksheet</w:t>
      </w:r>
      <w:r>
        <w:t>.</w:t>
      </w:r>
    </w:p>
    <w:p w14:paraId="3EC2C27A" w14:textId="43850EE1" w:rsidR="004D1090" w:rsidRPr="004C7019" w:rsidRDefault="004D1090" w:rsidP="00EF4B09">
      <w:pPr>
        <w:pStyle w:val="ActivityNumbers"/>
      </w:pPr>
      <w:r>
        <w:t xml:space="preserve">Share your definition of biotechnology with the class as instructed by your teacher. When you have come to consensus on the class definition, record it </w:t>
      </w:r>
      <w:r w:rsidR="00C91399">
        <w:t>in the space provided</w:t>
      </w:r>
      <w:r>
        <w:t>.</w:t>
      </w:r>
    </w:p>
    <w:p w14:paraId="50AB8C20" w14:textId="77777777" w:rsidR="004D1090" w:rsidRDefault="004D1090" w:rsidP="004D1090"/>
    <w:p w14:paraId="602B7E3E" w14:textId="77777777" w:rsidR="002C5E76" w:rsidRDefault="002C5E76" w:rsidP="002C5E76">
      <w:pPr>
        <w:pStyle w:val="ActivitySection"/>
      </w:pPr>
      <w:r>
        <w:t>Conclusion</w:t>
      </w:r>
    </w:p>
    <w:p w14:paraId="7F96E976" w14:textId="695E2326" w:rsidR="004D1090" w:rsidRDefault="004D1090" w:rsidP="004D1090">
      <w:pPr>
        <w:pStyle w:val="ActivityNumbers"/>
        <w:numPr>
          <w:ilvl w:val="0"/>
          <w:numId w:val="9"/>
        </w:numPr>
      </w:pPr>
      <w:r>
        <w:t xml:space="preserve">How will </w:t>
      </w:r>
      <w:r w:rsidR="00C91399">
        <w:t>previous experiences in agriculture courses assist you</w:t>
      </w:r>
      <w:r>
        <w:t xml:space="preserve"> in </w:t>
      </w:r>
      <w:r w:rsidR="00C91399">
        <w:t xml:space="preserve">studying </w:t>
      </w:r>
      <w:r>
        <w:t>biotechnology?</w:t>
      </w:r>
    </w:p>
    <w:p w14:paraId="1A5174BA" w14:textId="77777777" w:rsidR="004D1090" w:rsidRPr="00C9056E" w:rsidRDefault="004D1090" w:rsidP="004D1090"/>
    <w:p w14:paraId="41F7CB21" w14:textId="77777777" w:rsidR="004D1090" w:rsidRPr="00210996" w:rsidRDefault="004D1090" w:rsidP="004D1090">
      <w:pPr>
        <w:pStyle w:val="ActivityNumbers"/>
        <w:numPr>
          <w:ilvl w:val="0"/>
          <w:numId w:val="9"/>
        </w:numPr>
      </w:pPr>
      <w:r>
        <w:t>What about biotechnology interests you?</w:t>
      </w:r>
    </w:p>
    <w:p w14:paraId="5A38765F" w14:textId="77777777" w:rsidR="004D1090" w:rsidRDefault="004D1090" w:rsidP="004D1090">
      <w:pPr>
        <w:pStyle w:val="ActivityNumbers"/>
        <w:numPr>
          <w:ilvl w:val="0"/>
          <w:numId w:val="0"/>
        </w:numPr>
        <w:ind w:left="720" w:hanging="360"/>
        <w:sectPr w:rsidR="004D1090" w:rsidSect="007C60E2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4321FBFE" w14:textId="77777777" w:rsidR="00210996" w:rsidRDefault="00D80CA1" w:rsidP="00D80CA1">
      <w:pPr>
        <w:pStyle w:val="APBHeading"/>
      </w:pPr>
      <w:r>
        <w:lastRenderedPageBreak/>
        <w:t>Activity 1.1.1 Student Worksheet</w:t>
      </w:r>
    </w:p>
    <w:p w14:paraId="09CD252E" w14:textId="77777777" w:rsidR="00D80CA1" w:rsidRDefault="00D80CA1" w:rsidP="00D80CA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6"/>
        <w:gridCol w:w="5375"/>
      </w:tblGrid>
      <w:tr w:rsidR="00D80CA1" w14:paraId="1B53460B" w14:textId="77777777" w:rsidTr="008C5268">
        <w:trPr>
          <w:trHeight w:val="233"/>
          <w:jc w:val="center"/>
        </w:trPr>
        <w:tc>
          <w:tcPr>
            <w:tcW w:w="10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80A63" w14:textId="5BA7200F" w:rsidR="00D80CA1" w:rsidRPr="004D1090" w:rsidRDefault="00D80CA1" w:rsidP="000F1475">
            <w:pPr>
              <w:rPr>
                <w:rStyle w:val="KeyTerm"/>
              </w:rPr>
            </w:pPr>
            <w:r w:rsidRPr="004D1090">
              <w:rPr>
                <w:rStyle w:val="KeyTerm"/>
              </w:rPr>
              <w:t xml:space="preserve">Table 1. </w:t>
            </w:r>
            <w:r w:rsidRPr="004D1090">
              <w:rPr>
                <w:rStyle w:val="KeyTermItalic"/>
              </w:rPr>
              <w:t>Cell Comparisons</w:t>
            </w:r>
          </w:p>
        </w:tc>
      </w:tr>
      <w:tr w:rsidR="00D80CA1" w14:paraId="05B394CB" w14:textId="77777777" w:rsidTr="008C5268">
        <w:trPr>
          <w:trHeight w:val="219"/>
          <w:jc w:val="center"/>
        </w:trPr>
        <w:tc>
          <w:tcPr>
            <w:tcW w:w="5196" w:type="dxa"/>
            <w:tcBorders>
              <w:top w:val="single" w:sz="4" w:space="0" w:color="auto"/>
            </w:tcBorders>
            <w:shd w:val="clear" w:color="auto" w:fill="auto"/>
          </w:tcPr>
          <w:p w14:paraId="64B2D1CF" w14:textId="77777777" w:rsidR="00D80CA1" w:rsidRDefault="00D80CA1" w:rsidP="00111A29">
            <w:pPr>
              <w:pStyle w:val="RubricHeadings"/>
            </w:pPr>
            <w:r>
              <w:t>Animal Cell</w:t>
            </w:r>
          </w:p>
        </w:tc>
        <w:tc>
          <w:tcPr>
            <w:tcW w:w="5375" w:type="dxa"/>
            <w:tcBorders>
              <w:top w:val="single" w:sz="4" w:space="0" w:color="auto"/>
            </w:tcBorders>
            <w:shd w:val="clear" w:color="auto" w:fill="auto"/>
          </w:tcPr>
          <w:p w14:paraId="3B27ECC8" w14:textId="77777777" w:rsidR="00D80CA1" w:rsidRDefault="00D80CA1" w:rsidP="00111A29">
            <w:pPr>
              <w:pStyle w:val="RubricHeadings"/>
            </w:pPr>
            <w:r>
              <w:t>Plant Cell</w:t>
            </w:r>
          </w:p>
        </w:tc>
      </w:tr>
      <w:tr w:rsidR="00D80CA1" w14:paraId="35B98D1D" w14:textId="77777777" w:rsidTr="008C5268">
        <w:trPr>
          <w:trHeight w:val="3167"/>
          <w:jc w:val="center"/>
        </w:trPr>
        <w:tc>
          <w:tcPr>
            <w:tcW w:w="5196" w:type="dxa"/>
            <w:shd w:val="clear" w:color="auto" w:fill="auto"/>
          </w:tcPr>
          <w:p w14:paraId="555FE4F2" w14:textId="77777777" w:rsidR="00D80CA1" w:rsidRDefault="00D80CA1" w:rsidP="00BE422F">
            <w:pPr>
              <w:pStyle w:val="ActivityBody"/>
              <w:ind w:left="0"/>
            </w:pPr>
          </w:p>
        </w:tc>
        <w:tc>
          <w:tcPr>
            <w:tcW w:w="5375" w:type="dxa"/>
            <w:shd w:val="clear" w:color="auto" w:fill="auto"/>
          </w:tcPr>
          <w:p w14:paraId="5ADEF067" w14:textId="77777777" w:rsidR="00D80CA1" w:rsidRDefault="00D80CA1" w:rsidP="00BE422F">
            <w:pPr>
              <w:pStyle w:val="ActivityBody"/>
              <w:ind w:left="0"/>
            </w:pPr>
          </w:p>
        </w:tc>
      </w:tr>
      <w:tr w:rsidR="00111A29" w:rsidRPr="00111A29" w14:paraId="0391E865" w14:textId="77777777" w:rsidTr="008C5268">
        <w:trPr>
          <w:trHeight w:val="215"/>
          <w:jc w:val="center"/>
        </w:trPr>
        <w:tc>
          <w:tcPr>
            <w:tcW w:w="10571" w:type="dxa"/>
            <w:gridSpan w:val="2"/>
            <w:shd w:val="clear" w:color="auto" w:fill="auto"/>
          </w:tcPr>
          <w:p w14:paraId="7EF4774E" w14:textId="4BD99B1E" w:rsidR="00111A29" w:rsidRPr="00111A29" w:rsidRDefault="00111A29" w:rsidP="00111A29">
            <w:pPr>
              <w:pStyle w:val="RubricHeadings10pt"/>
              <w:rPr>
                <w:rStyle w:val="RubricTitles10pt"/>
                <w:b/>
                <w:bCs/>
              </w:rPr>
            </w:pPr>
            <w:r w:rsidRPr="00111A29">
              <w:rPr>
                <w:rStyle w:val="RubricTitles10pt"/>
                <w:b/>
                <w:bCs/>
              </w:rPr>
              <w:t>Distinguishing Features:</w:t>
            </w:r>
          </w:p>
        </w:tc>
      </w:tr>
      <w:tr w:rsidR="00D80CA1" w:rsidRPr="0080765B" w14:paraId="3CED2F9F" w14:textId="77777777" w:rsidTr="008C5268">
        <w:trPr>
          <w:trHeight w:val="2218"/>
          <w:jc w:val="center"/>
        </w:trPr>
        <w:tc>
          <w:tcPr>
            <w:tcW w:w="5196" w:type="dxa"/>
            <w:shd w:val="clear" w:color="auto" w:fill="auto"/>
          </w:tcPr>
          <w:p w14:paraId="2A676861" w14:textId="2ED7FB04" w:rsidR="00D80CA1" w:rsidRPr="0080765B" w:rsidRDefault="00D80CA1" w:rsidP="00111A29">
            <w:pPr>
              <w:pStyle w:val="MatrixStandardsBold"/>
              <w:rPr>
                <w:rStyle w:val="RubricTitles10pt"/>
              </w:rPr>
            </w:pPr>
          </w:p>
        </w:tc>
        <w:tc>
          <w:tcPr>
            <w:tcW w:w="5375" w:type="dxa"/>
            <w:shd w:val="clear" w:color="auto" w:fill="auto"/>
          </w:tcPr>
          <w:p w14:paraId="5C1C18B8" w14:textId="570DEA12" w:rsidR="00D80CA1" w:rsidRPr="0080765B" w:rsidRDefault="00D80CA1" w:rsidP="00BE422F">
            <w:pPr>
              <w:pStyle w:val="ActivityBody"/>
              <w:ind w:left="0"/>
              <w:rPr>
                <w:rStyle w:val="RubricTitles10pt"/>
              </w:rPr>
            </w:pPr>
          </w:p>
        </w:tc>
      </w:tr>
      <w:tr w:rsidR="00D80CA1" w:rsidRPr="0080765B" w14:paraId="6DD4F14F" w14:textId="77777777" w:rsidTr="008C5268">
        <w:trPr>
          <w:trHeight w:val="205"/>
          <w:jc w:val="center"/>
        </w:trPr>
        <w:tc>
          <w:tcPr>
            <w:tcW w:w="10571" w:type="dxa"/>
            <w:gridSpan w:val="2"/>
            <w:shd w:val="clear" w:color="auto" w:fill="auto"/>
          </w:tcPr>
          <w:p w14:paraId="7248CC5D" w14:textId="77777777" w:rsidR="00D80CA1" w:rsidRPr="00C9056E" w:rsidRDefault="00D80CA1" w:rsidP="00BE422F">
            <w:pPr>
              <w:pStyle w:val="RubricHeadings10pt"/>
            </w:pPr>
            <w:r>
              <w:t>Potential a</w:t>
            </w:r>
            <w:r w:rsidRPr="00C9056E">
              <w:t>pplications of cells in biotechnology:</w:t>
            </w:r>
          </w:p>
        </w:tc>
      </w:tr>
      <w:tr w:rsidR="00D80CA1" w:rsidRPr="0080765B" w14:paraId="0264E11F" w14:textId="77777777" w:rsidTr="008C5268">
        <w:trPr>
          <w:trHeight w:val="2491"/>
          <w:jc w:val="center"/>
        </w:trPr>
        <w:tc>
          <w:tcPr>
            <w:tcW w:w="5196" w:type="dxa"/>
            <w:shd w:val="clear" w:color="auto" w:fill="auto"/>
          </w:tcPr>
          <w:p w14:paraId="1D3A68B3" w14:textId="77777777" w:rsidR="00D80CA1" w:rsidRPr="0080765B" w:rsidRDefault="00D80CA1" w:rsidP="00BE422F">
            <w:pPr>
              <w:pStyle w:val="ActivityBody"/>
              <w:ind w:left="0"/>
              <w:rPr>
                <w:rStyle w:val="RubricTitles10pt"/>
              </w:rPr>
            </w:pPr>
          </w:p>
        </w:tc>
        <w:tc>
          <w:tcPr>
            <w:tcW w:w="5375" w:type="dxa"/>
            <w:shd w:val="clear" w:color="auto" w:fill="auto"/>
          </w:tcPr>
          <w:p w14:paraId="64CF5E63" w14:textId="77777777" w:rsidR="00D80CA1" w:rsidRPr="0080765B" w:rsidRDefault="00D80CA1" w:rsidP="00BE422F">
            <w:pPr>
              <w:pStyle w:val="ActivityBody"/>
              <w:ind w:left="0"/>
              <w:rPr>
                <w:rStyle w:val="RubricTitles10pt"/>
              </w:rPr>
            </w:pPr>
          </w:p>
        </w:tc>
      </w:tr>
    </w:tbl>
    <w:p w14:paraId="731D1DFA" w14:textId="77777777" w:rsidR="00D80CA1" w:rsidRDefault="00D80CA1" w:rsidP="00AB79C5"/>
    <w:p w14:paraId="3F13F71C" w14:textId="38E26014" w:rsidR="00C91399" w:rsidRPr="00036EED" w:rsidRDefault="00036EED" w:rsidP="0006497A">
      <w:pPr>
        <w:pStyle w:val="ActivityBodyItalicandBold"/>
      </w:pPr>
      <w:r w:rsidRPr="00036EED">
        <w:t xml:space="preserve">Part </w:t>
      </w:r>
      <w:r w:rsidR="00A5158E">
        <w:t>One</w:t>
      </w:r>
      <w:r w:rsidRPr="00036EED">
        <w:t xml:space="preserve"> </w:t>
      </w:r>
      <w:r w:rsidR="00C91399" w:rsidRPr="00036EED">
        <w:t>Analysis Questions</w:t>
      </w:r>
    </w:p>
    <w:p w14:paraId="7BFBBE51" w14:textId="77777777" w:rsidR="00AB79C5" w:rsidRPr="00FC301B" w:rsidRDefault="00AB79C5" w:rsidP="00036EED">
      <w:pPr>
        <w:pStyle w:val="ActivityNumbers"/>
        <w:numPr>
          <w:ilvl w:val="0"/>
          <w:numId w:val="15"/>
        </w:numPr>
        <w:rPr>
          <w:rStyle w:val="Bold"/>
          <w:b w:val="0"/>
        </w:rPr>
      </w:pPr>
      <w:r w:rsidRPr="00FC301B">
        <w:rPr>
          <w:rStyle w:val="Bold"/>
          <w:b w:val="0"/>
        </w:rPr>
        <w:t>What was your initial observation when you added the ethanol to the cheek cell solution?</w:t>
      </w:r>
    </w:p>
    <w:p w14:paraId="03C11EC4" w14:textId="77777777" w:rsidR="00AB79C5" w:rsidRDefault="00AB79C5" w:rsidP="00AB79C5"/>
    <w:p w14:paraId="22C60A10" w14:textId="77777777" w:rsidR="00AB79C5" w:rsidRPr="00A54340" w:rsidRDefault="00AB79C5" w:rsidP="00AB79C5"/>
    <w:p w14:paraId="227CDEE2" w14:textId="77777777" w:rsidR="00AB79C5" w:rsidRPr="00FC301B" w:rsidRDefault="00AB79C5" w:rsidP="00036EED">
      <w:pPr>
        <w:pStyle w:val="ActivityNumbers"/>
        <w:rPr>
          <w:rStyle w:val="Bold"/>
          <w:b w:val="0"/>
        </w:rPr>
      </w:pPr>
      <w:r w:rsidRPr="00FC301B">
        <w:rPr>
          <w:rStyle w:val="Bold"/>
          <w:b w:val="0"/>
        </w:rPr>
        <w:t>What is the purpose of the cell lysis solution?</w:t>
      </w:r>
    </w:p>
    <w:p w14:paraId="2B7F3A20" w14:textId="77777777" w:rsidR="00AB79C5" w:rsidRDefault="00AB79C5" w:rsidP="00AB79C5"/>
    <w:p w14:paraId="4AE5B60A" w14:textId="77777777" w:rsidR="00AB79C5" w:rsidRPr="00A54340" w:rsidRDefault="00AB79C5" w:rsidP="00AB79C5"/>
    <w:p w14:paraId="6985845B" w14:textId="77777777" w:rsidR="00AB79C5" w:rsidRPr="00FC301B" w:rsidRDefault="00AB79C5" w:rsidP="00036EED">
      <w:pPr>
        <w:pStyle w:val="ActivityNumbers"/>
        <w:rPr>
          <w:rStyle w:val="Bold"/>
          <w:b w:val="0"/>
        </w:rPr>
      </w:pPr>
      <w:r w:rsidRPr="00FC301B">
        <w:rPr>
          <w:rStyle w:val="Bold"/>
          <w:b w:val="0"/>
        </w:rPr>
        <w:t>What might the extracted DNA sample be used for?</w:t>
      </w:r>
    </w:p>
    <w:p w14:paraId="42339863" w14:textId="77777777" w:rsidR="00AB79C5" w:rsidRDefault="00AB79C5" w:rsidP="00AB79C5"/>
    <w:p w14:paraId="5069D512" w14:textId="77777777" w:rsidR="00AB79C5" w:rsidRPr="00A54340" w:rsidRDefault="00AB79C5" w:rsidP="00AB79C5"/>
    <w:p w14:paraId="071FFBD8" w14:textId="77777777" w:rsidR="00AB79C5" w:rsidRPr="00FC301B" w:rsidRDefault="00AB79C5" w:rsidP="00036EED">
      <w:pPr>
        <w:pStyle w:val="ActivityNumbers"/>
        <w:rPr>
          <w:rStyle w:val="Bold"/>
          <w:b w:val="0"/>
        </w:rPr>
      </w:pPr>
      <w:r w:rsidRPr="00FC301B">
        <w:rPr>
          <w:rStyle w:val="Bold"/>
          <w:b w:val="0"/>
        </w:rPr>
        <w:t>What is your final observation of your DNA extraction?</w:t>
      </w:r>
    </w:p>
    <w:p w14:paraId="710D3AF3" w14:textId="77777777" w:rsidR="00AB79C5" w:rsidRDefault="00AB79C5" w:rsidP="00AB79C5"/>
    <w:p w14:paraId="239B5FEF" w14:textId="77777777" w:rsidR="00AB79C5" w:rsidRDefault="00AB79C5" w:rsidP="00111A29"/>
    <w:tbl>
      <w:tblPr>
        <w:tblW w:w="5670" w:type="dxa"/>
        <w:jc w:val="center"/>
        <w:tblLook w:val="04A0" w:firstRow="1" w:lastRow="0" w:firstColumn="1" w:lastColumn="0" w:noHBand="0" w:noVBand="1"/>
      </w:tblPr>
      <w:tblGrid>
        <w:gridCol w:w="1080"/>
        <w:gridCol w:w="1071"/>
        <w:gridCol w:w="1089"/>
        <w:gridCol w:w="1260"/>
        <w:gridCol w:w="1170"/>
      </w:tblGrid>
      <w:tr w:rsidR="004D1090" w14:paraId="3DCF3FD9" w14:textId="77777777" w:rsidTr="00574D02">
        <w:trPr>
          <w:jc w:val="center"/>
        </w:trPr>
        <w:tc>
          <w:tcPr>
            <w:tcW w:w="5670" w:type="dxa"/>
            <w:gridSpan w:val="5"/>
            <w:shd w:val="clear" w:color="auto" w:fill="auto"/>
          </w:tcPr>
          <w:p w14:paraId="1ABC1DC8" w14:textId="594BBB54" w:rsidR="004D1090" w:rsidRDefault="000F1475" w:rsidP="00BE422F">
            <w:pPr>
              <w:pStyle w:val="PictureCentered"/>
            </w:pPr>
            <w:r>
              <w:rPr>
                <w:noProof/>
              </w:rPr>
              <w:lastRenderedPageBreak/>
              <w:drawing>
                <wp:inline distT="0" distB="0" distL="0" distR="0" wp14:anchorId="6A05A16D" wp14:editId="09493A3C">
                  <wp:extent cx="3352800" cy="3362325"/>
                  <wp:effectExtent l="0" t="0" r="0" b="9525"/>
                  <wp:docPr id="5" name="Picture 5" descr="DNA profile fa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NA profile fa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336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090" w14:paraId="037C2EA8" w14:textId="77777777" w:rsidTr="00574D02">
        <w:trPr>
          <w:jc w:val="center"/>
        </w:trPr>
        <w:tc>
          <w:tcPr>
            <w:tcW w:w="1080" w:type="dxa"/>
            <w:shd w:val="clear" w:color="auto" w:fill="auto"/>
          </w:tcPr>
          <w:p w14:paraId="52D13887" w14:textId="77777777" w:rsidR="004D1090" w:rsidRDefault="004D1090" w:rsidP="00BE422F">
            <w:pPr>
              <w:pStyle w:val="CaptionCentered"/>
            </w:pPr>
            <w:r>
              <w:t>Culprit</w:t>
            </w:r>
          </w:p>
        </w:tc>
        <w:tc>
          <w:tcPr>
            <w:tcW w:w="1071" w:type="dxa"/>
            <w:shd w:val="clear" w:color="auto" w:fill="auto"/>
          </w:tcPr>
          <w:p w14:paraId="3F7284EF" w14:textId="77777777" w:rsidR="004D1090" w:rsidRDefault="004D1090" w:rsidP="00BE422F">
            <w:pPr>
              <w:pStyle w:val="CaptionCentered"/>
            </w:pPr>
            <w:r>
              <w:t>Puppy 1</w:t>
            </w:r>
          </w:p>
        </w:tc>
        <w:tc>
          <w:tcPr>
            <w:tcW w:w="1089" w:type="dxa"/>
            <w:shd w:val="clear" w:color="auto" w:fill="auto"/>
          </w:tcPr>
          <w:p w14:paraId="2762A243" w14:textId="77777777" w:rsidR="004D1090" w:rsidRDefault="004D1090" w:rsidP="00BE422F">
            <w:pPr>
              <w:pStyle w:val="CaptionCentered"/>
            </w:pPr>
            <w:r>
              <w:t>Puppy 2</w:t>
            </w:r>
          </w:p>
        </w:tc>
        <w:tc>
          <w:tcPr>
            <w:tcW w:w="1260" w:type="dxa"/>
            <w:shd w:val="clear" w:color="auto" w:fill="auto"/>
          </w:tcPr>
          <w:p w14:paraId="0DF7AB3A" w14:textId="77777777" w:rsidR="004D1090" w:rsidRDefault="004D1090" w:rsidP="00BE422F">
            <w:pPr>
              <w:pStyle w:val="CaptionCentered"/>
            </w:pPr>
            <w:r>
              <w:t>Puppy 3</w:t>
            </w:r>
          </w:p>
        </w:tc>
        <w:tc>
          <w:tcPr>
            <w:tcW w:w="1170" w:type="dxa"/>
            <w:shd w:val="clear" w:color="auto" w:fill="auto"/>
          </w:tcPr>
          <w:p w14:paraId="71707D19" w14:textId="77777777" w:rsidR="004D1090" w:rsidRDefault="004D1090" w:rsidP="00BE422F">
            <w:pPr>
              <w:pStyle w:val="CaptionCentered"/>
            </w:pPr>
            <w:r>
              <w:t>Puppy 4</w:t>
            </w:r>
          </w:p>
        </w:tc>
      </w:tr>
      <w:tr w:rsidR="00FC301B" w14:paraId="54E63BE5" w14:textId="77777777" w:rsidTr="00574D02">
        <w:trPr>
          <w:jc w:val="center"/>
        </w:trPr>
        <w:tc>
          <w:tcPr>
            <w:tcW w:w="5670" w:type="dxa"/>
            <w:gridSpan w:val="5"/>
            <w:shd w:val="clear" w:color="auto" w:fill="auto"/>
          </w:tcPr>
          <w:p w14:paraId="4E169F33" w14:textId="3F370158" w:rsidR="00FC301B" w:rsidRDefault="00FC301B" w:rsidP="00BE422F">
            <w:pPr>
              <w:pStyle w:val="CaptionCentered"/>
            </w:pPr>
            <w:r>
              <w:t xml:space="preserve">Figure 1. </w:t>
            </w:r>
            <w:r w:rsidR="00A5158E">
              <w:t xml:space="preserve">Part Two </w:t>
            </w:r>
            <w:r>
              <w:t>DNA Profiles</w:t>
            </w:r>
          </w:p>
        </w:tc>
      </w:tr>
    </w:tbl>
    <w:p w14:paraId="1F94AE43" w14:textId="77777777" w:rsidR="004D1090" w:rsidRDefault="004D1090" w:rsidP="00111A29"/>
    <w:p w14:paraId="25EE13A9" w14:textId="5F8CA6F8" w:rsidR="00FC301B" w:rsidRDefault="00036EED" w:rsidP="0006497A">
      <w:pPr>
        <w:pStyle w:val="ActivityBodyItalicandBold"/>
      </w:pPr>
      <w:r>
        <w:t>Part T</w:t>
      </w:r>
      <w:r w:rsidR="00A5158E">
        <w:t>wo</w:t>
      </w:r>
      <w:r>
        <w:t xml:space="preserve"> </w:t>
      </w:r>
      <w:r w:rsidR="00FC301B">
        <w:t>Analysis Questions</w:t>
      </w:r>
    </w:p>
    <w:p w14:paraId="397513A3" w14:textId="77777777" w:rsidR="00FC301B" w:rsidRDefault="00FC301B" w:rsidP="00574D02">
      <w:pPr>
        <w:pStyle w:val="ActivityNumbers"/>
        <w:numPr>
          <w:ilvl w:val="0"/>
          <w:numId w:val="16"/>
        </w:numPr>
      </w:pPr>
      <w:r>
        <w:t>Which puppy do you believe is the perpetrator?</w:t>
      </w:r>
    </w:p>
    <w:p w14:paraId="5B7F1481" w14:textId="77777777" w:rsidR="00FC301B" w:rsidRDefault="00FC301B" w:rsidP="00574D02"/>
    <w:p w14:paraId="35426CDC" w14:textId="77777777" w:rsidR="00FC301B" w:rsidRDefault="00FC301B" w:rsidP="00574D02"/>
    <w:p w14:paraId="5056FF26" w14:textId="77777777" w:rsidR="00FC301B" w:rsidRDefault="00FC301B" w:rsidP="00574D02">
      <w:pPr>
        <w:pStyle w:val="ActivityNumbers"/>
      </w:pPr>
      <w:r>
        <w:t>Why is that puppy the most likely suspect?</w:t>
      </w:r>
    </w:p>
    <w:p w14:paraId="34873CBB" w14:textId="77777777" w:rsidR="00FC301B" w:rsidRDefault="00FC301B" w:rsidP="00574D02"/>
    <w:p w14:paraId="4331A94D" w14:textId="77777777" w:rsidR="00574D02" w:rsidRDefault="00574D02" w:rsidP="00574D02"/>
    <w:p w14:paraId="10AEEC7F" w14:textId="77777777" w:rsidR="00111A29" w:rsidRDefault="00111A29" w:rsidP="00574D02"/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8430"/>
      </w:tblGrid>
      <w:tr w:rsidR="00111A29" w14:paraId="63E45101" w14:textId="77777777" w:rsidTr="008C5268">
        <w:trPr>
          <w:trHeight w:val="208"/>
        </w:trPr>
        <w:tc>
          <w:tcPr>
            <w:tcW w:w="10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60115" w14:textId="238FB889" w:rsidR="00111A29" w:rsidRPr="00111A29" w:rsidRDefault="00111A29" w:rsidP="000F1475">
            <w:pPr>
              <w:rPr>
                <w:rStyle w:val="KeyTerm"/>
              </w:rPr>
            </w:pPr>
            <w:r w:rsidRPr="00111A29">
              <w:rPr>
                <w:rStyle w:val="KeyTerm"/>
              </w:rPr>
              <w:t xml:space="preserve">Table 2. </w:t>
            </w:r>
            <w:r w:rsidRPr="00111A29">
              <w:rPr>
                <w:rStyle w:val="KeyTermItalic"/>
              </w:rPr>
              <w:t>Biotechnology Definitions</w:t>
            </w:r>
          </w:p>
        </w:tc>
      </w:tr>
      <w:tr w:rsidR="001157FB" w14:paraId="0902722C" w14:textId="77777777" w:rsidTr="008C5268">
        <w:trPr>
          <w:trHeight w:val="1440"/>
        </w:trPr>
        <w:tc>
          <w:tcPr>
            <w:tcW w:w="2370" w:type="dxa"/>
            <w:shd w:val="clear" w:color="auto" w:fill="auto"/>
            <w:vAlign w:val="center"/>
          </w:tcPr>
          <w:p w14:paraId="62F1D9AC" w14:textId="77777777" w:rsidR="001157FB" w:rsidRDefault="001157FB" w:rsidP="001157FB">
            <w:pPr>
              <w:pStyle w:val="RubricTitles"/>
            </w:pPr>
            <w:r>
              <w:t>My definition:</w:t>
            </w:r>
          </w:p>
        </w:tc>
        <w:tc>
          <w:tcPr>
            <w:tcW w:w="8430" w:type="dxa"/>
            <w:shd w:val="clear" w:color="auto" w:fill="auto"/>
            <w:vAlign w:val="center"/>
          </w:tcPr>
          <w:p w14:paraId="63B3EFC6" w14:textId="5DD22C14" w:rsidR="001157FB" w:rsidRDefault="001157FB" w:rsidP="001157FB"/>
        </w:tc>
      </w:tr>
      <w:tr w:rsidR="001157FB" w14:paraId="27133C9F" w14:textId="77777777" w:rsidTr="008C5268">
        <w:trPr>
          <w:trHeight w:val="1440"/>
        </w:trPr>
        <w:tc>
          <w:tcPr>
            <w:tcW w:w="2370" w:type="dxa"/>
            <w:shd w:val="clear" w:color="auto" w:fill="auto"/>
            <w:vAlign w:val="center"/>
          </w:tcPr>
          <w:p w14:paraId="682831B6" w14:textId="77777777" w:rsidR="001157FB" w:rsidRDefault="001157FB" w:rsidP="001157FB">
            <w:pPr>
              <w:pStyle w:val="RubricTitles"/>
            </w:pPr>
            <w:r>
              <w:t>Our definition:</w:t>
            </w:r>
          </w:p>
        </w:tc>
        <w:tc>
          <w:tcPr>
            <w:tcW w:w="8430" w:type="dxa"/>
            <w:shd w:val="clear" w:color="auto" w:fill="auto"/>
            <w:vAlign w:val="center"/>
          </w:tcPr>
          <w:p w14:paraId="1D001430" w14:textId="6002D813" w:rsidR="001157FB" w:rsidRDefault="001157FB" w:rsidP="001157FB"/>
        </w:tc>
      </w:tr>
      <w:tr w:rsidR="001157FB" w14:paraId="0DEC1DC9" w14:textId="77777777" w:rsidTr="008C5268">
        <w:trPr>
          <w:trHeight w:val="1440"/>
        </w:trPr>
        <w:tc>
          <w:tcPr>
            <w:tcW w:w="2370" w:type="dxa"/>
            <w:shd w:val="clear" w:color="auto" w:fill="auto"/>
            <w:vAlign w:val="center"/>
          </w:tcPr>
          <w:p w14:paraId="205B9F72" w14:textId="77777777" w:rsidR="001157FB" w:rsidRDefault="001157FB" w:rsidP="001157FB">
            <w:pPr>
              <w:pStyle w:val="RubricTitles"/>
            </w:pPr>
            <w:r>
              <w:t>Class definition:</w:t>
            </w:r>
          </w:p>
        </w:tc>
        <w:tc>
          <w:tcPr>
            <w:tcW w:w="8430" w:type="dxa"/>
            <w:shd w:val="clear" w:color="auto" w:fill="auto"/>
            <w:vAlign w:val="center"/>
          </w:tcPr>
          <w:p w14:paraId="25C83D80" w14:textId="551BA37C" w:rsidR="001157FB" w:rsidRDefault="001157FB" w:rsidP="001157FB"/>
        </w:tc>
      </w:tr>
    </w:tbl>
    <w:p w14:paraId="043D6562" w14:textId="77777777" w:rsidR="004D1090" w:rsidRPr="002C5E76" w:rsidRDefault="004D1090" w:rsidP="00111A29"/>
    <w:sectPr w:rsidR="004D1090" w:rsidRPr="002C5E76" w:rsidSect="007C60E2"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D8AED" w14:textId="77777777" w:rsidR="003C2C90" w:rsidRDefault="003C2C90">
      <w:r>
        <w:separator/>
      </w:r>
    </w:p>
  </w:endnote>
  <w:endnote w:type="continuationSeparator" w:id="0">
    <w:p w14:paraId="5E4F5689" w14:textId="77777777" w:rsidR="003C2C90" w:rsidRDefault="003C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80" w:type="dxa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5051"/>
      <w:gridCol w:w="5929"/>
    </w:tblGrid>
    <w:tr w:rsidR="00852F0A" w:rsidRPr="007F0280" w14:paraId="14CEDF1D" w14:textId="77777777" w:rsidTr="00086C64">
      <w:tc>
        <w:tcPr>
          <w:tcW w:w="5051" w:type="dxa"/>
          <w:shd w:val="clear" w:color="auto" w:fill="F2F2F2"/>
        </w:tcPr>
        <w:p w14:paraId="497F34C1" w14:textId="77777777"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5929" w:type="dxa"/>
          <w:shd w:val="clear" w:color="auto" w:fill="F2F2F2"/>
        </w:tcPr>
        <w:p w14:paraId="30179C2B" w14:textId="4ED64DD0" w:rsidR="00852F0A" w:rsidRDefault="00852F0A" w:rsidP="00852F0A">
          <w:pPr>
            <w:pStyle w:val="Footer"/>
          </w:pPr>
          <w:r>
            <w:t>APB</w:t>
          </w:r>
          <w:r w:rsidRPr="003B0686">
            <w:t xml:space="preserve"> – Activity </w:t>
          </w:r>
          <w:r w:rsidR="00812A82">
            <w:t>1.1.1 Defining Biotechnology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84477C">
            <w:rPr>
              <w:rStyle w:val="PageNumber"/>
              <w:rFonts w:cs="Arial"/>
              <w:noProof/>
              <w:szCs w:val="20"/>
            </w:rPr>
            <w:t>4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5F520591" w14:textId="77777777"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14:paraId="43615C14" w14:textId="77777777" w:rsidTr="00086C64">
      <w:tc>
        <w:tcPr>
          <w:tcW w:w="4950" w:type="dxa"/>
          <w:shd w:val="clear" w:color="auto" w:fill="F2F2F2"/>
        </w:tcPr>
        <w:p w14:paraId="5D12C4A7" w14:textId="77777777"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14:paraId="340F2092" w14:textId="114FD9F9" w:rsidR="00722698" w:rsidRDefault="00722698" w:rsidP="00722698">
          <w:pPr>
            <w:pStyle w:val="Footer"/>
          </w:pPr>
          <w:r>
            <w:t>APB</w:t>
          </w:r>
          <w:r w:rsidRPr="003B0686">
            <w:t xml:space="preserve"> – Activity </w:t>
          </w:r>
          <w:r w:rsidR="00812A82">
            <w:t>1.1.1 Defining Biotechnology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84477C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09163958" w14:textId="77777777"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7709B" w14:textId="77777777" w:rsidR="003C2C90" w:rsidRDefault="003C2C90">
      <w:r>
        <w:separator/>
      </w:r>
    </w:p>
  </w:footnote>
  <w:footnote w:type="continuationSeparator" w:id="0">
    <w:p w14:paraId="11585C52" w14:textId="77777777" w:rsidR="003C2C90" w:rsidRDefault="003C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FBEF4" w14:textId="77777777"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C6F02" w14:textId="77777777" w:rsidR="007C60E2" w:rsidRDefault="00F9067B" w:rsidP="002B0DD0">
    <w:pPr>
      <w:pStyle w:val="Footer"/>
      <w:jc w:val="left"/>
    </w:pPr>
    <w:r>
      <w:t>Name: ___________________________________________________________________</w:t>
    </w:r>
  </w:p>
  <w:p w14:paraId="0AC86C84" w14:textId="77777777" w:rsidR="00970BDF" w:rsidRPr="00970BDF" w:rsidRDefault="00970BDF" w:rsidP="002B0DD0">
    <w:pPr>
      <w:pStyle w:val="Footer"/>
      <w:jc w:val="lef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CA1"/>
    <w:rsid w:val="00004D44"/>
    <w:rsid w:val="00010118"/>
    <w:rsid w:val="00023EF4"/>
    <w:rsid w:val="00036EED"/>
    <w:rsid w:val="0006381D"/>
    <w:rsid w:val="000643C4"/>
    <w:rsid w:val="0006497A"/>
    <w:rsid w:val="00086C64"/>
    <w:rsid w:val="00095B65"/>
    <w:rsid w:val="000C04E3"/>
    <w:rsid w:val="000E30CE"/>
    <w:rsid w:val="000F1475"/>
    <w:rsid w:val="000F148A"/>
    <w:rsid w:val="00101DC8"/>
    <w:rsid w:val="00111A29"/>
    <w:rsid w:val="001157FB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25B1A"/>
    <w:rsid w:val="002438C6"/>
    <w:rsid w:val="0024495E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C2C90"/>
    <w:rsid w:val="003E2BBD"/>
    <w:rsid w:val="00402FC6"/>
    <w:rsid w:val="00403D91"/>
    <w:rsid w:val="0041298F"/>
    <w:rsid w:val="0041647F"/>
    <w:rsid w:val="0042007E"/>
    <w:rsid w:val="004434D0"/>
    <w:rsid w:val="004816E1"/>
    <w:rsid w:val="0048295B"/>
    <w:rsid w:val="004A44E1"/>
    <w:rsid w:val="004B1465"/>
    <w:rsid w:val="004B1A28"/>
    <w:rsid w:val="004B7DAB"/>
    <w:rsid w:val="004C09EA"/>
    <w:rsid w:val="004C1D05"/>
    <w:rsid w:val="004D1090"/>
    <w:rsid w:val="004F74AF"/>
    <w:rsid w:val="005016DB"/>
    <w:rsid w:val="005328FF"/>
    <w:rsid w:val="00537CA6"/>
    <w:rsid w:val="005460BE"/>
    <w:rsid w:val="00546966"/>
    <w:rsid w:val="00574D02"/>
    <w:rsid w:val="00581DD4"/>
    <w:rsid w:val="00586BFE"/>
    <w:rsid w:val="005B2542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E6721"/>
    <w:rsid w:val="006F38A4"/>
    <w:rsid w:val="00703684"/>
    <w:rsid w:val="00715734"/>
    <w:rsid w:val="00722698"/>
    <w:rsid w:val="0073069C"/>
    <w:rsid w:val="007338A2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12A82"/>
    <w:rsid w:val="008321FB"/>
    <w:rsid w:val="00842458"/>
    <w:rsid w:val="0084477C"/>
    <w:rsid w:val="00852F0A"/>
    <w:rsid w:val="008575ED"/>
    <w:rsid w:val="00864182"/>
    <w:rsid w:val="00875A5A"/>
    <w:rsid w:val="008955CE"/>
    <w:rsid w:val="008A3B43"/>
    <w:rsid w:val="008B2E0C"/>
    <w:rsid w:val="008C5268"/>
    <w:rsid w:val="008D1630"/>
    <w:rsid w:val="008F2C53"/>
    <w:rsid w:val="0090461E"/>
    <w:rsid w:val="00905BAB"/>
    <w:rsid w:val="009178F3"/>
    <w:rsid w:val="00960B08"/>
    <w:rsid w:val="009664A4"/>
    <w:rsid w:val="00966E61"/>
    <w:rsid w:val="00970BDF"/>
    <w:rsid w:val="0098363E"/>
    <w:rsid w:val="009C4D66"/>
    <w:rsid w:val="009E0675"/>
    <w:rsid w:val="009F29A8"/>
    <w:rsid w:val="00A204E8"/>
    <w:rsid w:val="00A241A8"/>
    <w:rsid w:val="00A31333"/>
    <w:rsid w:val="00A41DA8"/>
    <w:rsid w:val="00A45FE8"/>
    <w:rsid w:val="00A5158E"/>
    <w:rsid w:val="00A6651A"/>
    <w:rsid w:val="00A70C87"/>
    <w:rsid w:val="00A82C3B"/>
    <w:rsid w:val="00A856C3"/>
    <w:rsid w:val="00A900E0"/>
    <w:rsid w:val="00AA52A7"/>
    <w:rsid w:val="00AB79C5"/>
    <w:rsid w:val="00AC1398"/>
    <w:rsid w:val="00AC6CF6"/>
    <w:rsid w:val="00AE0075"/>
    <w:rsid w:val="00AF1FEC"/>
    <w:rsid w:val="00AF47E6"/>
    <w:rsid w:val="00B032F1"/>
    <w:rsid w:val="00B05D83"/>
    <w:rsid w:val="00B43C31"/>
    <w:rsid w:val="00B45B73"/>
    <w:rsid w:val="00B541ED"/>
    <w:rsid w:val="00B56939"/>
    <w:rsid w:val="00B836E8"/>
    <w:rsid w:val="00B94588"/>
    <w:rsid w:val="00BB056A"/>
    <w:rsid w:val="00BC7E08"/>
    <w:rsid w:val="00BD7B24"/>
    <w:rsid w:val="00BE2F3A"/>
    <w:rsid w:val="00BF10EE"/>
    <w:rsid w:val="00BF2C89"/>
    <w:rsid w:val="00C03055"/>
    <w:rsid w:val="00C33247"/>
    <w:rsid w:val="00C412F9"/>
    <w:rsid w:val="00C53150"/>
    <w:rsid w:val="00C615E1"/>
    <w:rsid w:val="00C91399"/>
    <w:rsid w:val="00CA427F"/>
    <w:rsid w:val="00CC21A3"/>
    <w:rsid w:val="00CE1E13"/>
    <w:rsid w:val="00CE1E34"/>
    <w:rsid w:val="00CF6E1D"/>
    <w:rsid w:val="00D26462"/>
    <w:rsid w:val="00D27120"/>
    <w:rsid w:val="00D449A4"/>
    <w:rsid w:val="00D80CA1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D0234"/>
    <w:rsid w:val="00EE5805"/>
    <w:rsid w:val="00EF4B09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B2BCF"/>
    <w:rsid w:val="00FC07EB"/>
    <w:rsid w:val="00FC301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72DFA3"/>
  <w15:chartTrackingRefBased/>
  <w15:docId w15:val="{1C03C59F-9B9C-48C4-91D5-EC585AEC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4D1090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2269-478B-44B1-8522-B8498E6E5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12</TotalTime>
  <Pages>4</Pages>
  <Words>920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1.1.1 Defining Biotechnology</vt:lpstr>
    </vt:vector>
  </TitlesOfParts>
  <Manager>Dan Jansen</Manager>
  <Company>Curriculum for Agricultural Science Education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1.1.1 Defining Biotechnology</dc:title>
  <dc:subject>APB - Unit 1 - Lesson 1.1 Foundations of Biotechnology</dc:subject>
  <dc:creator>Marlene Jansen</dc:creator>
  <cp:keywords/>
  <dc:description/>
  <cp:lastModifiedBy>Melanie Bloom</cp:lastModifiedBy>
  <cp:revision>3</cp:revision>
  <cp:lastPrinted>2015-09-10T19:50:00Z</cp:lastPrinted>
  <dcterms:created xsi:type="dcterms:W3CDTF">2015-12-21T15:46:00Z</dcterms:created>
  <dcterms:modified xsi:type="dcterms:W3CDTF">2016-03-01T01:04:00Z</dcterms:modified>
</cp:coreProperties>
</file>